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F73A6" w14:textId="2FC0723D" w:rsidR="00870ADA" w:rsidRDefault="00870ADA" w:rsidP="00870ADA">
      <w:pPr>
        <w:pStyle w:val="NoSpacing"/>
      </w:pPr>
      <w:r>
        <w:rPr>
          <w:u w:val="single"/>
        </w:rPr>
        <w:t>Robert CLERK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5-6</w:t>
      </w:r>
      <w:r>
        <w:t>)</w:t>
      </w:r>
    </w:p>
    <w:p w14:paraId="16B49155" w14:textId="77777777" w:rsidR="00870ADA" w:rsidRDefault="00870ADA" w:rsidP="00870ADA">
      <w:pPr>
        <w:pStyle w:val="NoSpacing"/>
      </w:pPr>
      <w:r>
        <w:t xml:space="preserve">Rector of All Saints’ Church, </w:t>
      </w:r>
      <w:proofErr w:type="spellStart"/>
      <w:r>
        <w:t>Walsoken</w:t>
      </w:r>
      <w:proofErr w:type="spellEnd"/>
      <w:r>
        <w:t>, Norfolk.</w:t>
      </w:r>
    </w:p>
    <w:p w14:paraId="28381E2E" w14:textId="77777777" w:rsidR="00870ADA" w:rsidRDefault="00870ADA" w:rsidP="00870ADA">
      <w:pPr>
        <w:pStyle w:val="NoSpacing"/>
      </w:pPr>
    </w:p>
    <w:p w14:paraId="0BEA9C50" w14:textId="77777777" w:rsidR="00870ADA" w:rsidRDefault="00870ADA" w:rsidP="00870ADA">
      <w:pPr>
        <w:pStyle w:val="NoSpacing"/>
      </w:pPr>
    </w:p>
    <w:p w14:paraId="427B551F" w14:textId="520DC732" w:rsidR="00870ADA" w:rsidRDefault="00870ADA" w:rsidP="00870ADA">
      <w:pPr>
        <w:pStyle w:val="NoSpacing"/>
      </w:pPr>
      <w:r>
        <w:tab/>
        <w:t>140</w:t>
      </w:r>
      <w:r>
        <w:t>5</w:t>
      </w:r>
      <w:bookmarkStart w:id="0" w:name="_GoBack"/>
      <w:bookmarkEnd w:id="0"/>
      <w:r>
        <w:tab/>
        <w:t>He became Rector.</w:t>
      </w:r>
    </w:p>
    <w:p w14:paraId="107D589C" w14:textId="77777777" w:rsidR="00870ADA" w:rsidRDefault="00870ADA" w:rsidP="00870ADA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Walsoken</w:t>
      </w:r>
      <w:proofErr w:type="spellEnd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 (London, 1808), pp. 121-131. </w:t>
      </w:r>
      <w:r>
        <w:rPr>
          <w:rStyle w:val="Emphasis"/>
          <w:rFonts w:ascii="Helvetica" w:hAnsi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 http://www.british-history.ac.uk/topographical-hist-norfolk/vol9/pp121-131 [accessed 17 May 2019].</w:t>
      </w:r>
      <w:r>
        <w:rPr>
          <w:color w:val="333333"/>
          <w:shd w:val="clear" w:color="auto" w:fill="FFFFFF"/>
        </w:rPr>
        <w:t>)</w:t>
      </w:r>
    </w:p>
    <w:p w14:paraId="33BD240D" w14:textId="77777777" w:rsidR="00870ADA" w:rsidRDefault="00870ADA" w:rsidP="00870ADA">
      <w:pPr>
        <w:pStyle w:val="NoSpacing"/>
        <w:rPr>
          <w:color w:val="333333"/>
          <w:shd w:val="clear" w:color="auto" w:fill="FFFFFF"/>
        </w:rPr>
      </w:pPr>
    </w:p>
    <w:p w14:paraId="7A1CD638" w14:textId="77777777" w:rsidR="00870ADA" w:rsidRDefault="00870ADA" w:rsidP="00870ADA">
      <w:pPr>
        <w:pStyle w:val="NoSpacing"/>
        <w:rPr>
          <w:color w:val="333333"/>
          <w:shd w:val="clear" w:color="auto" w:fill="FFFFFF"/>
        </w:rPr>
      </w:pPr>
    </w:p>
    <w:p w14:paraId="3F5317D5" w14:textId="77777777" w:rsidR="00870ADA" w:rsidRDefault="00870ADA" w:rsidP="00870AD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17 May 2019</w:t>
      </w:r>
    </w:p>
    <w:p w14:paraId="74CB72E4" w14:textId="7B28D48F" w:rsidR="006B2F86" w:rsidRPr="00870ADA" w:rsidRDefault="00870ADA" w:rsidP="00E71FC3">
      <w:pPr>
        <w:pStyle w:val="NoSpacing"/>
      </w:pPr>
    </w:p>
    <w:sectPr w:rsidR="006B2F86" w:rsidRPr="00870A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61482" w14:textId="77777777" w:rsidR="00870ADA" w:rsidRDefault="00870ADA" w:rsidP="00E71FC3">
      <w:pPr>
        <w:spacing w:after="0" w:line="240" w:lineRule="auto"/>
      </w:pPr>
      <w:r>
        <w:separator/>
      </w:r>
    </w:p>
  </w:endnote>
  <w:endnote w:type="continuationSeparator" w:id="0">
    <w:p w14:paraId="1070D099" w14:textId="77777777" w:rsidR="00870ADA" w:rsidRDefault="00870A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972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90FC" w14:textId="77777777" w:rsidR="00870ADA" w:rsidRDefault="00870ADA" w:rsidP="00E71FC3">
      <w:pPr>
        <w:spacing w:after="0" w:line="240" w:lineRule="auto"/>
      </w:pPr>
      <w:r>
        <w:separator/>
      </w:r>
    </w:p>
  </w:footnote>
  <w:footnote w:type="continuationSeparator" w:id="0">
    <w:p w14:paraId="2FCC01EE" w14:textId="77777777" w:rsidR="00870ADA" w:rsidRDefault="00870A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DA"/>
    <w:rsid w:val="001A7C09"/>
    <w:rsid w:val="00577BD5"/>
    <w:rsid w:val="00656CBA"/>
    <w:rsid w:val="006A1F77"/>
    <w:rsid w:val="00733BE7"/>
    <w:rsid w:val="00870A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49E90"/>
  <w15:chartTrackingRefBased/>
  <w15:docId w15:val="{54E754BC-B8F5-4814-9DAC-A28055DB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870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2019-05-17T17:32:00Z</dcterms:created>
  <dcterms:modified xsi:type="dcterms:W3CDTF">2019-05-17T17:33:00Z</dcterms:modified>
</cp:coreProperties>
</file>